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15</w:t>
      </w:r>
    </w:p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>к решению совета депутатов</w:t>
      </w:r>
    </w:p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>муниципального образования</w:t>
      </w:r>
    </w:p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bCs/>
          <w:sz w:val="24"/>
          <w:szCs w:val="24"/>
        </w:rPr>
        <w:t xml:space="preserve"> поселение</w:t>
      </w:r>
    </w:p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>Киришского муниципального района</w:t>
      </w:r>
    </w:p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164C05">
        <w:rPr>
          <w:rFonts w:ascii="Times New Roman" w:hAnsi="Times New Roman"/>
          <w:bCs/>
          <w:sz w:val="24"/>
          <w:szCs w:val="24"/>
        </w:rPr>
        <w:t>Ленинградской области</w:t>
      </w:r>
    </w:p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24.12.2015 № 27/114</w:t>
      </w:r>
    </w:p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E31E21" w:rsidRPr="00164C05" w:rsidRDefault="00E31E21" w:rsidP="00476F50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/>
          <w:bCs/>
          <w:sz w:val="24"/>
          <w:szCs w:val="24"/>
        </w:rPr>
      </w:pPr>
    </w:p>
    <w:p w:rsidR="00E31E21" w:rsidRPr="00164C05" w:rsidRDefault="00E31E21" w:rsidP="0004351E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64C05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E31E21" w:rsidRDefault="00E31E21" w:rsidP="0004351E">
      <w:pPr>
        <w:pStyle w:val="1"/>
        <w:spacing w:line="360" w:lineRule="auto"/>
        <w:jc w:val="center"/>
        <w:rPr>
          <w:b/>
          <w:bCs/>
          <w:szCs w:val="28"/>
        </w:rPr>
      </w:pPr>
      <w:r w:rsidRPr="00164C05">
        <w:rPr>
          <w:b/>
          <w:szCs w:val="28"/>
        </w:rPr>
        <w:t>предоставления субсидии в целях возмещения затрат</w:t>
      </w:r>
      <w:r w:rsidRPr="00164C05">
        <w:rPr>
          <w:b/>
          <w:bCs/>
          <w:szCs w:val="28"/>
        </w:rPr>
        <w:t xml:space="preserve"> в связи с выполнением работ по эксплуатации жилищного фонда многоквартирных домов не обеспеченных платежами  населения </w:t>
      </w:r>
    </w:p>
    <w:p w:rsidR="00E31E21" w:rsidRPr="00164C05" w:rsidRDefault="00E31E21" w:rsidP="00140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31E21" w:rsidRPr="00164C05" w:rsidRDefault="00E31E21" w:rsidP="00140B37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64C05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E31E21" w:rsidRPr="00164C05" w:rsidRDefault="00E31E21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bCs/>
          <w:sz w:val="24"/>
          <w:szCs w:val="24"/>
        </w:rPr>
        <w:t>1</w:t>
      </w:r>
      <w:r w:rsidRPr="00164C05">
        <w:rPr>
          <w:sz w:val="24"/>
          <w:szCs w:val="24"/>
        </w:rPr>
        <w:t xml:space="preserve">.1 Настоящий Порядок разработан на основании статьи 78 Бюджетного кодекса Российской Федерации и определяет цели, условия и порядок предоставления субсидий из бюджета муниципального образования </w:t>
      </w:r>
      <w:r>
        <w:rPr>
          <w:bCs/>
          <w:sz w:val="24"/>
          <w:szCs w:val="24"/>
        </w:rPr>
        <w:t>Кусинское сельское</w:t>
      </w:r>
      <w:r w:rsidRPr="00164C05">
        <w:rPr>
          <w:sz w:val="24"/>
          <w:szCs w:val="24"/>
        </w:rPr>
        <w:t xml:space="preserve"> поселение </w:t>
      </w:r>
      <w:r>
        <w:rPr>
          <w:sz w:val="24"/>
          <w:szCs w:val="24"/>
        </w:rPr>
        <w:t>Киришского муниципального района</w:t>
      </w:r>
      <w:r w:rsidRPr="00164C05">
        <w:rPr>
          <w:sz w:val="24"/>
          <w:szCs w:val="24"/>
        </w:rPr>
        <w:t xml:space="preserve"> Ленинградской области в целях возмещения затрат в связи с выполнением работ по </w:t>
      </w:r>
      <w:r w:rsidRPr="00164C05">
        <w:rPr>
          <w:bCs/>
          <w:sz w:val="24"/>
          <w:szCs w:val="24"/>
        </w:rPr>
        <w:t xml:space="preserve">эксплуатации жилищного фонда многоквартирных домов не обеспеченных платежами населения, </w:t>
      </w:r>
      <w:r w:rsidRPr="00164C05">
        <w:rPr>
          <w:b/>
          <w:bCs/>
          <w:sz w:val="24"/>
          <w:szCs w:val="24"/>
        </w:rPr>
        <w:t xml:space="preserve"> </w:t>
      </w:r>
      <w:r w:rsidRPr="00164C05">
        <w:rPr>
          <w:sz w:val="24"/>
          <w:szCs w:val="24"/>
        </w:rPr>
        <w:t xml:space="preserve">лицам, осуществляющим управление жилищным фондом (далее – Субсидии), и порядок возврата Субсидий в случае нарушения условий, установленных при их предоставлении.  </w:t>
      </w:r>
    </w:p>
    <w:p w:rsidR="00E31E21" w:rsidRPr="00164C05" w:rsidRDefault="00E31E21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sz w:val="24"/>
          <w:szCs w:val="24"/>
        </w:rPr>
        <w:t>1.2 В настоящем Порядке используются следующие понятия:</w:t>
      </w:r>
    </w:p>
    <w:p w:rsidR="00E31E21" w:rsidRPr="00164C05" w:rsidRDefault="00E31E21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64C05">
        <w:rPr>
          <w:sz w:val="24"/>
          <w:szCs w:val="24"/>
        </w:rPr>
        <w:t>Получатель субсидии</w:t>
      </w:r>
      <w:r>
        <w:rPr>
          <w:sz w:val="24"/>
          <w:szCs w:val="24"/>
        </w:rPr>
        <w:t xml:space="preserve"> </w:t>
      </w:r>
      <w:r w:rsidRPr="00164C05">
        <w:rPr>
          <w:sz w:val="24"/>
          <w:szCs w:val="24"/>
        </w:rPr>
        <w:t xml:space="preserve">- претендент на получение субсидии, прошедший отбор Администрации муниципального образования </w:t>
      </w:r>
      <w:r>
        <w:rPr>
          <w:bCs/>
          <w:sz w:val="24"/>
          <w:szCs w:val="24"/>
        </w:rPr>
        <w:t>Кусинское сельское</w:t>
      </w:r>
      <w:r w:rsidRPr="00164C05">
        <w:rPr>
          <w:bCs/>
          <w:sz w:val="24"/>
          <w:szCs w:val="24"/>
        </w:rPr>
        <w:t xml:space="preserve"> </w:t>
      </w:r>
      <w:r w:rsidRPr="00164C05">
        <w:rPr>
          <w:sz w:val="24"/>
          <w:szCs w:val="24"/>
        </w:rPr>
        <w:t>поселение Киришского муниципального района Ленинградской области (далее – Администрация) на получение Субсидии и заключивший соглашение с Администрацией на получение Субсидии.</w:t>
      </w:r>
    </w:p>
    <w:p w:rsidR="00E31E21" w:rsidRPr="00164C05" w:rsidRDefault="00E31E21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64C05">
        <w:rPr>
          <w:sz w:val="24"/>
          <w:szCs w:val="24"/>
        </w:rPr>
        <w:t>Жилищный фонд</w:t>
      </w:r>
      <w:r>
        <w:rPr>
          <w:sz w:val="24"/>
          <w:szCs w:val="24"/>
        </w:rPr>
        <w:t xml:space="preserve"> </w:t>
      </w:r>
      <w:r w:rsidRPr="00164C05">
        <w:rPr>
          <w:sz w:val="24"/>
          <w:szCs w:val="24"/>
        </w:rPr>
        <w:t xml:space="preserve">- </w:t>
      </w:r>
      <w:r w:rsidRPr="00164C05">
        <w:rPr>
          <w:bCs/>
          <w:sz w:val="24"/>
          <w:szCs w:val="24"/>
        </w:rPr>
        <w:t>жилищный фонд многоквартирных домов на территории</w:t>
      </w:r>
      <w:r w:rsidRPr="00164C05">
        <w:rPr>
          <w:sz w:val="24"/>
          <w:szCs w:val="24"/>
        </w:rPr>
        <w:t xml:space="preserve">  муниципального образования </w:t>
      </w:r>
      <w:r>
        <w:rPr>
          <w:bCs/>
          <w:sz w:val="24"/>
          <w:szCs w:val="24"/>
        </w:rPr>
        <w:t>Кусинское сельское</w:t>
      </w:r>
      <w:r w:rsidRPr="00164C05">
        <w:rPr>
          <w:bCs/>
          <w:sz w:val="24"/>
          <w:szCs w:val="24"/>
        </w:rPr>
        <w:t xml:space="preserve"> </w:t>
      </w:r>
      <w:r w:rsidRPr="00164C05">
        <w:rPr>
          <w:sz w:val="24"/>
          <w:szCs w:val="24"/>
        </w:rPr>
        <w:t>поселение Киришского муниципального района Ленинградской области.</w:t>
      </w:r>
    </w:p>
    <w:p w:rsidR="00E31E21" w:rsidRPr="00164C05" w:rsidRDefault="00E31E21" w:rsidP="00D1429E">
      <w:pPr>
        <w:pStyle w:val="1"/>
        <w:spacing w:line="360" w:lineRule="auto"/>
        <w:ind w:firstLine="851"/>
        <w:jc w:val="both"/>
        <w:rPr>
          <w:sz w:val="24"/>
          <w:szCs w:val="24"/>
        </w:rPr>
      </w:pPr>
      <w:r w:rsidRPr="00164C05">
        <w:rPr>
          <w:sz w:val="24"/>
          <w:szCs w:val="24"/>
        </w:rPr>
        <w:t xml:space="preserve">1.3 Субсидии предоставляются в целях возмещения затрат в связи с выполнением работ по </w:t>
      </w:r>
      <w:r w:rsidRPr="00164C05">
        <w:rPr>
          <w:bCs/>
          <w:sz w:val="24"/>
          <w:szCs w:val="24"/>
        </w:rPr>
        <w:t>эксплуатации жилищного фонда многоквартирных домов</w:t>
      </w:r>
      <w:r>
        <w:rPr>
          <w:sz w:val="24"/>
          <w:szCs w:val="24"/>
        </w:rPr>
        <w:t xml:space="preserve"> (</w:t>
      </w:r>
      <w:r>
        <w:rPr>
          <w:bCs/>
          <w:sz w:val="24"/>
          <w:szCs w:val="24"/>
        </w:rPr>
        <w:t>содержание и текущий ремонт)</w:t>
      </w:r>
      <w:r w:rsidRPr="00164C05">
        <w:rPr>
          <w:sz w:val="24"/>
          <w:szCs w:val="24"/>
        </w:rPr>
        <w:t>.</w:t>
      </w:r>
    </w:p>
    <w:p w:rsidR="00E31E21" w:rsidRPr="00164C05" w:rsidRDefault="00E31E21" w:rsidP="00DA6325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31E21" w:rsidRPr="002F370A" w:rsidRDefault="00E31E21" w:rsidP="002F370A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F370A">
        <w:rPr>
          <w:rFonts w:ascii="Times New Roman" w:hAnsi="Times New Roman"/>
          <w:b/>
          <w:bCs/>
          <w:sz w:val="24"/>
          <w:szCs w:val="24"/>
        </w:rPr>
        <w:t>2. Категории и критерии отбора получателей субсидий.</w:t>
      </w:r>
    </w:p>
    <w:p w:rsidR="00E31E21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2.1 Правом на получение Субсидий обладают</w:t>
      </w:r>
      <w:r>
        <w:rPr>
          <w:rFonts w:ascii="Times New Roman" w:hAnsi="Times New Roman"/>
          <w:sz w:val="24"/>
          <w:szCs w:val="24"/>
        </w:rPr>
        <w:t>:</w:t>
      </w:r>
    </w:p>
    <w:p w:rsidR="00E31E21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4C05">
        <w:rPr>
          <w:rFonts w:ascii="Times New Roman" w:hAnsi="Times New Roman"/>
          <w:sz w:val="24"/>
          <w:szCs w:val="24"/>
        </w:rPr>
        <w:t xml:space="preserve"> юридические лица независимо от формы собственности и организационно-правовой формы, осуществляющие управление многоквартирными домами (управляющие организации, жилищные кооперативы, жилищно-строительные кооперативы, товарищества собственников жилья и другие) на территории 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bCs/>
          <w:sz w:val="24"/>
          <w:szCs w:val="24"/>
        </w:rPr>
        <w:t xml:space="preserve"> </w:t>
      </w:r>
      <w:r w:rsidRPr="00164C05">
        <w:rPr>
          <w:rFonts w:ascii="Times New Roman" w:hAnsi="Times New Roman"/>
          <w:sz w:val="24"/>
          <w:szCs w:val="24"/>
        </w:rPr>
        <w:t>поселение Киришского муниципального района Ленинградской области, в соответствии с положениями Жилищного кодекса Российской Федерации (далее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4C05">
        <w:rPr>
          <w:rFonts w:ascii="Times New Roman" w:hAnsi="Times New Roman"/>
          <w:sz w:val="24"/>
          <w:szCs w:val="24"/>
        </w:rPr>
        <w:t xml:space="preserve">Претендент на получение субсидий), имеющие затраты, связанные </w:t>
      </w:r>
      <w:r w:rsidRPr="00164C05">
        <w:rPr>
          <w:rFonts w:ascii="Times New Roman" w:hAnsi="Times New Roman"/>
          <w:bCs/>
          <w:sz w:val="24"/>
          <w:szCs w:val="24"/>
        </w:rPr>
        <w:t>содержанием и текущим ремонтом жилищного фонда, не обеспеченные платежами населения.</w:t>
      </w:r>
    </w:p>
    <w:p w:rsidR="00E31E21" w:rsidRPr="002F370A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2F370A">
        <w:rPr>
          <w:rFonts w:ascii="Times New Roman" w:hAnsi="Times New Roman"/>
          <w:bCs/>
          <w:sz w:val="24"/>
          <w:szCs w:val="24"/>
        </w:rPr>
        <w:t>2.2 Критерии отбора получателей субсидий:</w:t>
      </w:r>
    </w:p>
    <w:p w:rsidR="00E31E21" w:rsidRPr="002F370A" w:rsidRDefault="00E31E21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F370A">
        <w:rPr>
          <w:rFonts w:ascii="Times New Roman" w:hAnsi="Times New Roman"/>
          <w:sz w:val="24"/>
          <w:szCs w:val="24"/>
        </w:rPr>
        <w:t>2.2.1 отсутствие процедуры ликвидации и банкротства в отношении юридического лица независимо от формы собственности и организационно-правовой формы, осуществляющего управление многоквартирными домами (управляющая организация, жилищный кооператив, жилищно-строительный кооператив, товарищество собственников жилья и другие);</w:t>
      </w:r>
    </w:p>
    <w:p w:rsidR="00E31E21" w:rsidRPr="002F370A" w:rsidRDefault="00E31E21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F370A">
        <w:rPr>
          <w:rFonts w:ascii="Times New Roman" w:hAnsi="Times New Roman"/>
          <w:sz w:val="24"/>
          <w:szCs w:val="24"/>
        </w:rPr>
        <w:t>2.2.2 отсутствие временного запрета деятельности юридического лица независимо от формы собственности и организационно-правовой формы, осуществляющего управление многоквартирными домами (управляющей организации, жилищного кооператива, жилищно-строительного кооператива, товарищества собственников жилья и другие) в порядке, предусмотренном Кодексом Российской Федерации об административных правонарушениях, на день подачи заявки о предоставлении субсидии.</w:t>
      </w:r>
    </w:p>
    <w:p w:rsidR="00E31E21" w:rsidRPr="00164C05" w:rsidRDefault="00E31E21" w:rsidP="00DA632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31E21" w:rsidRPr="00164C05" w:rsidRDefault="00E31E21" w:rsidP="00DA6325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64C05">
        <w:rPr>
          <w:rFonts w:ascii="Times New Roman" w:hAnsi="Times New Roman"/>
          <w:b/>
          <w:sz w:val="24"/>
          <w:szCs w:val="24"/>
        </w:rPr>
        <w:t>3. Условия предоставления субсидий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3.1 Главным распорядителем средств Субсидий является Администрация.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3.2 Предоставление Субсидий осуществляется в соответствии со сводной бюджетной росписью бюджета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 в пределах бюджетных ассигнований и лимитов бюджетных обязательств, предусмотренных в установленном порядке Администрации на эти цели.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3.3 Предоставляемые Субсидии носят целевой характер.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3.4 Субсидия предоставляется Получателю субсидии при:</w:t>
      </w:r>
    </w:p>
    <w:p w:rsidR="00E31E21" w:rsidRPr="00164C05" w:rsidRDefault="00E31E21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отсутствии процедуры ликвидации и банкротства в отношении Получателя субсидии;</w:t>
      </w:r>
    </w:p>
    <w:p w:rsidR="00E31E21" w:rsidRPr="00164C05" w:rsidRDefault="00E31E21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-отсутствии временного запрета деятельности Получателя субсидии в порядке, предусмотренном Кодексом Российской Федерации об административных правонарушениях, на день рассмотрения заявки о предоставлении субсидии;</w:t>
      </w:r>
    </w:p>
    <w:p w:rsidR="00E31E21" w:rsidRPr="00164C05" w:rsidRDefault="00E31E21" w:rsidP="00D1429E">
      <w:pPr>
        <w:tabs>
          <w:tab w:val="num" w:pos="2024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отсутствии задолженности Получателя субсидии по денежным обязательствам перед бюджетами всех уровней.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3.5 Предоставление Субсидий приостанавливается в случае: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банкротства, реорганизации Получателя субсидии;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непредставления Получателем субсидии отчетности и документов, установленных настоящим Порядком;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в иных случаях, предусмотренных действующим законодательством.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b/>
          <w:i/>
          <w:sz w:val="24"/>
          <w:szCs w:val="24"/>
        </w:rPr>
      </w:pPr>
      <w:r w:rsidRPr="00164C05">
        <w:rPr>
          <w:rFonts w:ascii="Times New Roman" w:hAnsi="Times New Roman"/>
          <w:i/>
          <w:sz w:val="24"/>
          <w:szCs w:val="24"/>
        </w:rPr>
        <w:t xml:space="preserve">                 </w:t>
      </w:r>
    </w:p>
    <w:p w:rsidR="00E31E21" w:rsidRPr="00164C05" w:rsidRDefault="00E31E21" w:rsidP="00DA6325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64C05">
        <w:rPr>
          <w:rFonts w:ascii="Times New Roman" w:hAnsi="Times New Roman"/>
          <w:b/>
          <w:sz w:val="24"/>
          <w:szCs w:val="24"/>
        </w:rPr>
        <w:t>4. Порядок предоставления субсидий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4.1 Претенденты на получение субсидии представляют в Администрацию заявку на получение Субсидий, форма которой утверждается постановлением Администрации (далее - заявка на предоставление Субсидий), с приложением следующих документов: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заверенной Претендентом на получение субсидии копии устава организации;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заверенной Претендентом на получение субсидии копии свидетельства о внесении организации в Единый государственный реестр юридических лиц, индивидуальных предпринимателей;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заверенной Претендентом на получение субсидии копии свидетельства о постановке организации, индивидуального предпринимателя на учет в налоговом органе;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справки из кредитного учреждения о реквизитах банковского счета Претендента на получение субсидии;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документа, подтверждающего назначение на должность руководителя (приказ, решение участников и т.п.) или доверенности, уполномочивающей физическое лицо на подписание договора от лица Претендента на получение субсидии;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справки об исполнении Претендентом на получение субсидии обязанностей по уплате налогов, сборов, страховых взносов, пеней и налоговых санкций;</w:t>
      </w:r>
    </w:p>
    <w:p w:rsidR="00E31E21" w:rsidRPr="00164C05" w:rsidRDefault="00E31E21" w:rsidP="00D1429E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4C05">
        <w:rPr>
          <w:rFonts w:ascii="Times New Roman" w:hAnsi="Times New Roman" w:cs="Times New Roman"/>
          <w:sz w:val="24"/>
          <w:szCs w:val="24"/>
        </w:rPr>
        <w:t xml:space="preserve">- расчета размера Субсидий по форме, утвержденной </w:t>
      </w: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Pr="00164C05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:rsidR="00E31E21" w:rsidRPr="00164C05" w:rsidRDefault="00E31E21" w:rsidP="00D1429E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Претенденты на получение субсидии </w:t>
      </w:r>
      <w:r w:rsidRPr="00164C05">
        <w:rPr>
          <w:rFonts w:ascii="Times New Roman" w:hAnsi="Times New Roman" w:cs="Times New Roman"/>
          <w:sz w:val="24"/>
          <w:szCs w:val="24"/>
        </w:rPr>
        <w:t>несут ответственность за полноту и достоверность  предоставляемой информации</w:t>
      </w:r>
      <w:bookmarkStart w:id="0" w:name="_GoBack"/>
      <w:bookmarkEnd w:id="0"/>
      <w:r w:rsidRPr="00164C05">
        <w:rPr>
          <w:rFonts w:ascii="Times New Roman" w:hAnsi="Times New Roman" w:cs="Times New Roman"/>
          <w:sz w:val="24"/>
          <w:szCs w:val="24"/>
        </w:rPr>
        <w:t>.</w:t>
      </w:r>
    </w:p>
    <w:p w:rsidR="00E31E21" w:rsidRPr="00164C05" w:rsidRDefault="00E31E21" w:rsidP="00D1429E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4C05">
        <w:rPr>
          <w:rFonts w:ascii="Times New Roman" w:hAnsi="Times New Roman" w:cs="Times New Roman"/>
          <w:sz w:val="24"/>
          <w:szCs w:val="24"/>
        </w:rPr>
        <w:t xml:space="preserve">4.2 Администрация осуществляет отбор </w:t>
      </w:r>
      <w:r w:rsidRPr="00164C05">
        <w:rPr>
          <w:rFonts w:ascii="Times New Roman" w:hAnsi="Times New Roman"/>
          <w:sz w:val="24"/>
          <w:szCs w:val="24"/>
        </w:rPr>
        <w:t>Претендентов на получение субсидии</w:t>
      </w:r>
      <w:r w:rsidRPr="00164C05">
        <w:rPr>
          <w:rFonts w:ascii="Times New Roman" w:hAnsi="Times New Roman" w:cs="Times New Roman"/>
          <w:sz w:val="24"/>
          <w:szCs w:val="24"/>
        </w:rPr>
        <w:t>.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4.3  Основными принципами отбора являются: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публичность и открытость;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свобода получения и распространения информации о предоставлении субсидии.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4.4 Администрация обеспечивает публикацию на официальном сайте Администрации информационного сообщения о приеме заявок, в котором должны быть указаны: цели и категории Претендентов на получение субсидии</w:t>
      </w:r>
      <w:r w:rsidRPr="002F370A">
        <w:rPr>
          <w:rFonts w:ascii="Times New Roman" w:hAnsi="Times New Roman"/>
          <w:sz w:val="24"/>
          <w:szCs w:val="24"/>
        </w:rPr>
        <w:t>, критерии отбора получателей субсидий, срок приема заявок, требования по составу и содержанию</w:t>
      </w:r>
      <w:r w:rsidRPr="00164C05">
        <w:rPr>
          <w:rFonts w:ascii="Times New Roman" w:hAnsi="Times New Roman"/>
          <w:sz w:val="24"/>
          <w:szCs w:val="24"/>
        </w:rPr>
        <w:t xml:space="preserve"> подаваемых в составе заявок документов, время и место приема заявок, срок и порядок рассмотрения заявок и принятия решений  о предоставлении Субсидий.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4.5 Организация приема и рассмотрения заявок на предоставление Субсидий осуществляется в соответствии с Порядком</w:t>
      </w:r>
      <w:r>
        <w:rPr>
          <w:rFonts w:ascii="Times New Roman" w:hAnsi="Times New Roman"/>
          <w:sz w:val="24"/>
          <w:szCs w:val="24"/>
        </w:rPr>
        <w:t>,</w:t>
      </w:r>
      <w:r w:rsidRPr="00164C05">
        <w:rPr>
          <w:rFonts w:ascii="Times New Roman" w:hAnsi="Times New Roman"/>
          <w:sz w:val="24"/>
          <w:szCs w:val="24"/>
        </w:rPr>
        <w:t xml:space="preserve"> утверждаемым постановлением Администрации.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4.6 Субсидии предоставляются в соответствии с соглашением, заключенным между Администрацией и Получателем субсидии, в целях возмещения затрат указанных в п.1.3  настоящего Порядка. Соглашение о предоставлении субсидии должно содержать сумму субсидии, права и обязанности сторон, условия и порядок перечисления денежных средств, ответственность за несоблюдение условий указанных соглашением, предусматривающую возврат в бюджет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bCs/>
          <w:sz w:val="24"/>
          <w:szCs w:val="24"/>
        </w:rPr>
        <w:t xml:space="preserve"> </w:t>
      </w:r>
      <w:r w:rsidRPr="009944AE">
        <w:rPr>
          <w:rFonts w:ascii="Times New Roman" w:hAnsi="Times New Roman"/>
          <w:sz w:val="24"/>
          <w:szCs w:val="24"/>
        </w:rPr>
        <w:t>поселение Киришского муниципального района Ленинградской области суммы Субсидии, в случаях предусмотренных соглашением, а также  случаи, предусматривающие возврат в текущем финансовом году получателем субсидий остатков субсидий, не использованных в отчетном финансовом году, порядок расторжения соглашения, согласие Получателя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Администрацией и орган</w:t>
      </w:r>
      <w:r>
        <w:rPr>
          <w:rFonts w:ascii="Times New Roman" w:hAnsi="Times New Roman"/>
          <w:sz w:val="24"/>
          <w:szCs w:val="24"/>
        </w:rPr>
        <w:t>ами</w:t>
      </w:r>
      <w:r w:rsidRPr="009944AE">
        <w:rPr>
          <w:rFonts w:ascii="Times New Roman" w:hAnsi="Times New Roman"/>
          <w:sz w:val="24"/>
          <w:szCs w:val="24"/>
        </w:rPr>
        <w:t xml:space="preserve"> муниципального финансового контроля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9944AE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 проверок соблюдения Получателем условий, целей и порядка предоставления субсидии. 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4.7 Размер Субсидии, указанный в соглашении о предоставлении Субсидии и подлежащий предоставлению Получателю субсидии определяется как разница между затратами по содержанию и текущему ремонту </w:t>
      </w:r>
      <w:r w:rsidRPr="00164C05">
        <w:rPr>
          <w:rFonts w:ascii="Times New Roman" w:hAnsi="Times New Roman"/>
          <w:bCs/>
          <w:sz w:val="24"/>
          <w:szCs w:val="24"/>
        </w:rPr>
        <w:t xml:space="preserve">жилищного фонда </w:t>
      </w:r>
      <w:r>
        <w:rPr>
          <w:rFonts w:ascii="Times New Roman" w:hAnsi="Times New Roman"/>
          <w:sz w:val="24"/>
          <w:szCs w:val="24"/>
        </w:rPr>
        <w:t>Получателя субсидии в текущем</w:t>
      </w:r>
      <w:r w:rsidRPr="00164C05">
        <w:rPr>
          <w:rFonts w:ascii="Times New Roman" w:hAnsi="Times New Roman"/>
          <w:sz w:val="24"/>
          <w:szCs w:val="24"/>
        </w:rPr>
        <w:t xml:space="preserve"> году </w:t>
      </w:r>
      <w:r>
        <w:rPr>
          <w:rFonts w:ascii="Times New Roman" w:hAnsi="Times New Roman"/>
          <w:sz w:val="24"/>
          <w:szCs w:val="24"/>
        </w:rPr>
        <w:t>и декабре предыдущего года</w:t>
      </w:r>
      <w:r w:rsidRPr="00164C05">
        <w:rPr>
          <w:rFonts w:ascii="Times New Roman" w:hAnsi="Times New Roman"/>
          <w:sz w:val="24"/>
          <w:szCs w:val="24"/>
        </w:rPr>
        <w:t xml:space="preserve"> и суммой денежных средств, подлежащих оплате собственниками и  нанимателями жилого помещения  в виде платы за содержание и ремонт жилого помещения, установленной уполномоченным органом в соответствии с действующим законодательством на </w:t>
      </w:r>
      <w:r>
        <w:rPr>
          <w:rFonts w:ascii="Times New Roman" w:hAnsi="Times New Roman"/>
          <w:sz w:val="24"/>
          <w:szCs w:val="24"/>
        </w:rPr>
        <w:t>текущий</w:t>
      </w:r>
      <w:r w:rsidRPr="00164C05">
        <w:rPr>
          <w:rFonts w:ascii="Times New Roman" w:hAnsi="Times New Roman"/>
          <w:sz w:val="24"/>
          <w:szCs w:val="24"/>
        </w:rPr>
        <w:t xml:space="preserve"> го</w:t>
      </w:r>
      <w:r>
        <w:rPr>
          <w:rFonts w:ascii="Times New Roman" w:hAnsi="Times New Roman"/>
          <w:sz w:val="24"/>
          <w:szCs w:val="24"/>
        </w:rPr>
        <w:t>д и декабрь предыдущего</w:t>
      </w:r>
      <w:r w:rsidRPr="00164C05">
        <w:rPr>
          <w:rFonts w:ascii="Times New Roman" w:hAnsi="Times New Roman"/>
          <w:sz w:val="24"/>
          <w:szCs w:val="24"/>
        </w:rPr>
        <w:t xml:space="preserve"> года. Максимальный размер Субсидии не может превышать размер бюджетных ассигнований и лимитов бюджетных обязательств, предусмотренных в установленном порядке Ад</w:t>
      </w:r>
      <w:r>
        <w:rPr>
          <w:rFonts w:ascii="Times New Roman" w:hAnsi="Times New Roman"/>
          <w:sz w:val="24"/>
          <w:szCs w:val="24"/>
        </w:rPr>
        <w:t xml:space="preserve">министрации </w:t>
      </w:r>
      <w:r w:rsidRPr="00164C05">
        <w:rPr>
          <w:rFonts w:ascii="Times New Roman" w:hAnsi="Times New Roman"/>
          <w:sz w:val="24"/>
          <w:szCs w:val="24"/>
        </w:rPr>
        <w:t>на эти цели.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4.8 Получатель субсидии предоставляет в Администрацию до 15-го числа месяца, следующего за отчетным, отчеты о произведенных затратах по содержанию и текущему ремонту </w:t>
      </w:r>
      <w:r w:rsidRPr="00164C05">
        <w:rPr>
          <w:rFonts w:ascii="Times New Roman" w:hAnsi="Times New Roman"/>
          <w:bCs/>
          <w:sz w:val="24"/>
          <w:szCs w:val="24"/>
        </w:rPr>
        <w:t xml:space="preserve">жилищного фонда </w:t>
      </w:r>
      <w:r w:rsidRPr="00164C05">
        <w:rPr>
          <w:rFonts w:ascii="Times New Roman" w:hAnsi="Times New Roman"/>
          <w:sz w:val="24"/>
          <w:szCs w:val="24"/>
        </w:rPr>
        <w:t>и расчеты суммы денежных средств, подлежащих оплате собственниками и  нанимателями жилого помещения  в виде платы за содержание и ремонт жилого помещения, установленной уполномоченным органом в соответствии с действующим законодательством. Перечень и форма предоставляемых документов определяются соглашением.</w:t>
      </w:r>
    </w:p>
    <w:p w:rsidR="00E31E21" w:rsidRPr="00164C05" w:rsidRDefault="00E31E21" w:rsidP="00D1429E">
      <w:pPr>
        <w:keepNext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4.9 Ответственность за правильность расчетов причитающихся к возмещению сумм   и достоверность предоставляемых сведений и информации возлагается на Получателя субсидии.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4.10 Предоставление субсидий приостанавливается в случае непредставления Получателем субсидии отчетности и документов, установленных настоящим Порядком.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4.11 Основаниями для одностороннего расторжения Администрацией Соглашения являются: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несоблюдение Получателем субсидии требований, установленных настоящим Порядком,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-объявление несостоятельности (банкротства), ликвидации или реорганизации организации,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 неисполнение или ненадлежащее исполнение Получателем субсидии обязательств, предусмотренных Соглашением.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4.12. Перерасчет размера Субсидии с внесением соответствующих изменений в соглашение о предоставлении Субсидии, заключенное в соответствии с 4.6 настоящего Порядка, осуществляется по следующим основаниям: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-выявление недостоверных сведений в документах и отчетах, представляемых Получателем субсидии в Администрацию.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4.13 Соблюдение условий, целей и порядка предоставления субсидий Получателями субсидии подлежит обязательной проверке Администрацией и органом муниципального финансового контроля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области.</w:t>
      </w:r>
    </w:p>
    <w:p w:rsidR="00E31E21" w:rsidRPr="00164C05" w:rsidRDefault="00E31E21" w:rsidP="00DA6325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E31E21" w:rsidRPr="00164C05" w:rsidRDefault="00E31E21" w:rsidP="00DA6325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64C05">
        <w:rPr>
          <w:rFonts w:ascii="Times New Roman" w:hAnsi="Times New Roman"/>
          <w:b/>
          <w:bCs/>
          <w:sz w:val="24"/>
          <w:szCs w:val="24"/>
        </w:rPr>
        <w:t>5. Порядок возврата субсидий в случае нарушения условий, установленных при их предоставлении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5.1. Возврат Субсидий в бюджет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bCs/>
          <w:sz w:val="24"/>
          <w:szCs w:val="24"/>
        </w:rPr>
        <w:t xml:space="preserve"> </w:t>
      </w:r>
      <w:r w:rsidRPr="00164C05">
        <w:rPr>
          <w:rFonts w:ascii="Times New Roman" w:hAnsi="Times New Roman"/>
          <w:sz w:val="24"/>
          <w:szCs w:val="24"/>
        </w:rPr>
        <w:t>поселение Киришского муниципального района Ленинградской области осуществляется Получателем субсидии в случае нарушения условий их предоставления.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5.2. Факт нарушения Получателем субсидии условий предоставления Субсидий устанавливается Администрацией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4C05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(или) </w:t>
      </w:r>
      <w:r w:rsidRPr="00164C05">
        <w:rPr>
          <w:rFonts w:ascii="Times New Roman" w:hAnsi="Times New Roman"/>
          <w:sz w:val="24"/>
          <w:szCs w:val="24"/>
        </w:rPr>
        <w:t xml:space="preserve">органом муниципального финансового контроля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области.                                                         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5.3. Администрация и </w:t>
      </w:r>
      <w:r>
        <w:rPr>
          <w:rFonts w:ascii="Times New Roman" w:hAnsi="Times New Roman"/>
          <w:sz w:val="24"/>
          <w:szCs w:val="24"/>
        </w:rPr>
        <w:t>(или) орган</w:t>
      </w:r>
      <w:r w:rsidRPr="00164C05">
        <w:rPr>
          <w:rFonts w:ascii="Times New Roman" w:hAnsi="Times New Roman"/>
          <w:sz w:val="24"/>
          <w:szCs w:val="24"/>
        </w:rPr>
        <w:t xml:space="preserve"> муниципального финансового контроля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 в течение 15 календарных дней с момента выявления нарушения условий, установленных при предоставлении С</w:t>
      </w:r>
      <w:r>
        <w:rPr>
          <w:rFonts w:ascii="Times New Roman" w:hAnsi="Times New Roman"/>
          <w:sz w:val="24"/>
          <w:szCs w:val="24"/>
        </w:rPr>
        <w:t>убсидий, направляю</w:t>
      </w:r>
      <w:r w:rsidRPr="00164C05">
        <w:rPr>
          <w:rFonts w:ascii="Times New Roman" w:hAnsi="Times New Roman"/>
          <w:sz w:val="24"/>
          <w:szCs w:val="24"/>
        </w:rPr>
        <w:t>т Получателю субсидии требование о возврате Субсидий.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5.4. Требование о возврате Субсидий должно быть исполнено </w:t>
      </w:r>
      <w:r>
        <w:rPr>
          <w:rFonts w:ascii="Times New Roman" w:hAnsi="Times New Roman"/>
          <w:sz w:val="24"/>
          <w:szCs w:val="24"/>
        </w:rPr>
        <w:t>Получателем</w:t>
      </w:r>
      <w:r w:rsidRPr="00164C05">
        <w:rPr>
          <w:rFonts w:ascii="Times New Roman" w:hAnsi="Times New Roman"/>
          <w:sz w:val="24"/>
          <w:szCs w:val="24"/>
        </w:rPr>
        <w:t xml:space="preserve"> субсидии в течение 10 календарных дней с момента его получения.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5.5. В случае невыполнения в установленный срок требования о возврате Субсидий Администрация и </w:t>
      </w:r>
      <w:r>
        <w:rPr>
          <w:rFonts w:ascii="Times New Roman" w:hAnsi="Times New Roman"/>
          <w:sz w:val="24"/>
          <w:szCs w:val="24"/>
        </w:rPr>
        <w:t>(или) орган</w:t>
      </w:r>
      <w:r w:rsidRPr="00164C05">
        <w:rPr>
          <w:rFonts w:ascii="Times New Roman" w:hAnsi="Times New Roman"/>
          <w:sz w:val="24"/>
          <w:szCs w:val="24"/>
        </w:rPr>
        <w:t xml:space="preserve"> муниципального финансового контроля муниципального образования </w:t>
      </w:r>
      <w:r>
        <w:rPr>
          <w:rFonts w:ascii="Times New Roman" w:hAnsi="Times New Roman"/>
          <w:bCs/>
          <w:sz w:val="24"/>
          <w:szCs w:val="24"/>
        </w:rPr>
        <w:t>Кусинское сельское</w:t>
      </w:r>
      <w:r w:rsidRPr="00164C05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 </w:t>
      </w:r>
      <w:r>
        <w:rPr>
          <w:rFonts w:ascii="Times New Roman" w:hAnsi="Times New Roman"/>
          <w:sz w:val="24"/>
          <w:szCs w:val="24"/>
        </w:rPr>
        <w:t>обеспечиваю</w:t>
      </w:r>
      <w:r w:rsidRPr="00164C05">
        <w:rPr>
          <w:rFonts w:ascii="Times New Roman" w:hAnsi="Times New Roman"/>
          <w:sz w:val="24"/>
          <w:szCs w:val="24"/>
        </w:rPr>
        <w:t>т возврат Субсидий в судебном порядке.</w:t>
      </w:r>
    </w:p>
    <w:p w:rsidR="00E31E21" w:rsidRPr="00164C05" w:rsidRDefault="00E31E21" w:rsidP="00D1429E">
      <w:pPr>
        <w:autoSpaceDE w:val="0"/>
        <w:autoSpaceDN w:val="0"/>
        <w:adjustRightInd w:val="0"/>
        <w:spacing w:after="0" w:line="36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 xml:space="preserve">5.6. В случаях, предусмотренных соглашением о предоставлении субсидии, подлежит  возврату Получателем субсидий в текущем финансовом году остаток субсидий, не использованный в отчетном финансовом году. </w:t>
      </w:r>
    </w:p>
    <w:p w:rsidR="00E31E21" w:rsidRPr="00164C05" w:rsidRDefault="00E31E21" w:rsidP="00D1429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C05">
        <w:rPr>
          <w:rFonts w:ascii="Times New Roman" w:hAnsi="Times New Roman"/>
          <w:sz w:val="24"/>
          <w:szCs w:val="24"/>
        </w:rPr>
        <w:t>5.7 В случае невозврата денежных средств, указанных в пункте 5.6 настоящего Порядка в сроки указанные соглашением о предоставлении субсидии, взыскание производится в судебном порядке.</w:t>
      </w:r>
    </w:p>
    <w:p w:rsidR="00E31E21" w:rsidRDefault="00E31E21"/>
    <w:sectPr w:rsidR="00E31E21" w:rsidSect="009C2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6315E"/>
    <w:multiLevelType w:val="hybridMultilevel"/>
    <w:tmpl w:val="5544A000"/>
    <w:lvl w:ilvl="0" w:tplc="96A481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B17CBD"/>
    <w:multiLevelType w:val="hybridMultilevel"/>
    <w:tmpl w:val="975C0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E970F8"/>
    <w:multiLevelType w:val="multilevel"/>
    <w:tmpl w:val="AA68C6F6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AA4"/>
    <w:rsid w:val="00011064"/>
    <w:rsid w:val="00031C70"/>
    <w:rsid w:val="00036972"/>
    <w:rsid w:val="00036E21"/>
    <w:rsid w:val="00043156"/>
    <w:rsid w:val="0004351E"/>
    <w:rsid w:val="00051993"/>
    <w:rsid w:val="000534E9"/>
    <w:rsid w:val="00053CE7"/>
    <w:rsid w:val="00085521"/>
    <w:rsid w:val="000A1BF9"/>
    <w:rsid w:val="000B352E"/>
    <w:rsid w:val="000C0026"/>
    <w:rsid w:val="000E51EF"/>
    <w:rsid w:val="000E754F"/>
    <w:rsid w:val="000F646A"/>
    <w:rsid w:val="0010144E"/>
    <w:rsid w:val="00125E6D"/>
    <w:rsid w:val="00133375"/>
    <w:rsid w:val="001337FC"/>
    <w:rsid w:val="00140B37"/>
    <w:rsid w:val="00141895"/>
    <w:rsid w:val="00142B05"/>
    <w:rsid w:val="00144D02"/>
    <w:rsid w:val="00157A06"/>
    <w:rsid w:val="00164C05"/>
    <w:rsid w:val="001762BE"/>
    <w:rsid w:val="00181DAA"/>
    <w:rsid w:val="001A1BB7"/>
    <w:rsid w:val="001B3DC1"/>
    <w:rsid w:val="001B6CB9"/>
    <w:rsid w:val="001C410A"/>
    <w:rsid w:val="001E0BBA"/>
    <w:rsid w:val="0020612D"/>
    <w:rsid w:val="00213AB9"/>
    <w:rsid w:val="00214395"/>
    <w:rsid w:val="00220DE0"/>
    <w:rsid w:val="00222CBE"/>
    <w:rsid w:val="002351C7"/>
    <w:rsid w:val="00235A23"/>
    <w:rsid w:val="00297908"/>
    <w:rsid w:val="002A1EB0"/>
    <w:rsid w:val="002A3D77"/>
    <w:rsid w:val="002B754C"/>
    <w:rsid w:val="002E5906"/>
    <w:rsid w:val="002F12B5"/>
    <w:rsid w:val="002F370A"/>
    <w:rsid w:val="002F558E"/>
    <w:rsid w:val="0030413B"/>
    <w:rsid w:val="003066E7"/>
    <w:rsid w:val="00311B92"/>
    <w:rsid w:val="00317440"/>
    <w:rsid w:val="00332014"/>
    <w:rsid w:val="00340F2B"/>
    <w:rsid w:val="00355C18"/>
    <w:rsid w:val="003823E9"/>
    <w:rsid w:val="00392F0B"/>
    <w:rsid w:val="003B4400"/>
    <w:rsid w:val="003C0F96"/>
    <w:rsid w:val="003E1335"/>
    <w:rsid w:val="003E1469"/>
    <w:rsid w:val="003E4A63"/>
    <w:rsid w:val="00407094"/>
    <w:rsid w:val="004235CA"/>
    <w:rsid w:val="004243EB"/>
    <w:rsid w:val="004324D0"/>
    <w:rsid w:val="00435BCF"/>
    <w:rsid w:val="004444A9"/>
    <w:rsid w:val="00451A92"/>
    <w:rsid w:val="00452D93"/>
    <w:rsid w:val="0047276E"/>
    <w:rsid w:val="00476F50"/>
    <w:rsid w:val="00485970"/>
    <w:rsid w:val="00486AFF"/>
    <w:rsid w:val="004A5A76"/>
    <w:rsid w:val="004A7B8A"/>
    <w:rsid w:val="004B2FAF"/>
    <w:rsid w:val="004C6FB9"/>
    <w:rsid w:val="004D3E99"/>
    <w:rsid w:val="004F108F"/>
    <w:rsid w:val="004F10D8"/>
    <w:rsid w:val="004F5683"/>
    <w:rsid w:val="004F5B3D"/>
    <w:rsid w:val="004F74EC"/>
    <w:rsid w:val="005056C7"/>
    <w:rsid w:val="00506291"/>
    <w:rsid w:val="00514B2E"/>
    <w:rsid w:val="00521EFF"/>
    <w:rsid w:val="00536622"/>
    <w:rsid w:val="00541A31"/>
    <w:rsid w:val="00547921"/>
    <w:rsid w:val="00547F75"/>
    <w:rsid w:val="0057145B"/>
    <w:rsid w:val="00581453"/>
    <w:rsid w:val="00583AA4"/>
    <w:rsid w:val="005841BF"/>
    <w:rsid w:val="00587A7C"/>
    <w:rsid w:val="005A4285"/>
    <w:rsid w:val="005B0DFC"/>
    <w:rsid w:val="005B364B"/>
    <w:rsid w:val="005B4F46"/>
    <w:rsid w:val="005C0950"/>
    <w:rsid w:val="005D50FE"/>
    <w:rsid w:val="005E1D43"/>
    <w:rsid w:val="005E792A"/>
    <w:rsid w:val="005F6C19"/>
    <w:rsid w:val="00612A58"/>
    <w:rsid w:val="00613BBD"/>
    <w:rsid w:val="00616321"/>
    <w:rsid w:val="006373D7"/>
    <w:rsid w:val="0065262C"/>
    <w:rsid w:val="00666B14"/>
    <w:rsid w:val="006734ED"/>
    <w:rsid w:val="0067396A"/>
    <w:rsid w:val="00674E5A"/>
    <w:rsid w:val="00683671"/>
    <w:rsid w:val="00697339"/>
    <w:rsid w:val="006A0BB9"/>
    <w:rsid w:val="006A1D9A"/>
    <w:rsid w:val="006A71ED"/>
    <w:rsid w:val="006A7215"/>
    <w:rsid w:val="006B0964"/>
    <w:rsid w:val="006C21D6"/>
    <w:rsid w:val="006C62A5"/>
    <w:rsid w:val="006D1ED9"/>
    <w:rsid w:val="006E612B"/>
    <w:rsid w:val="006E7C5D"/>
    <w:rsid w:val="006F19A1"/>
    <w:rsid w:val="006F3FC3"/>
    <w:rsid w:val="00712E5A"/>
    <w:rsid w:val="0072698D"/>
    <w:rsid w:val="007316C7"/>
    <w:rsid w:val="00741976"/>
    <w:rsid w:val="0074683D"/>
    <w:rsid w:val="007531C6"/>
    <w:rsid w:val="00760897"/>
    <w:rsid w:val="00765AA5"/>
    <w:rsid w:val="00770156"/>
    <w:rsid w:val="007B2727"/>
    <w:rsid w:val="007B3BD1"/>
    <w:rsid w:val="007B58EE"/>
    <w:rsid w:val="007D464B"/>
    <w:rsid w:val="007E06F5"/>
    <w:rsid w:val="007E53F5"/>
    <w:rsid w:val="007F780F"/>
    <w:rsid w:val="008055FF"/>
    <w:rsid w:val="00806429"/>
    <w:rsid w:val="0082553B"/>
    <w:rsid w:val="00830FD6"/>
    <w:rsid w:val="008313B0"/>
    <w:rsid w:val="00837946"/>
    <w:rsid w:val="008415C0"/>
    <w:rsid w:val="008648DC"/>
    <w:rsid w:val="008716DC"/>
    <w:rsid w:val="0089104F"/>
    <w:rsid w:val="008A1919"/>
    <w:rsid w:val="008B1E50"/>
    <w:rsid w:val="008B3528"/>
    <w:rsid w:val="008B4424"/>
    <w:rsid w:val="008B687C"/>
    <w:rsid w:val="008C3417"/>
    <w:rsid w:val="008D7A74"/>
    <w:rsid w:val="008E2544"/>
    <w:rsid w:val="008E2BCF"/>
    <w:rsid w:val="008E3009"/>
    <w:rsid w:val="008E768F"/>
    <w:rsid w:val="009007BB"/>
    <w:rsid w:val="00917ABA"/>
    <w:rsid w:val="009200F2"/>
    <w:rsid w:val="00933442"/>
    <w:rsid w:val="009342F7"/>
    <w:rsid w:val="00936641"/>
    <w:rsid w:val="00945A5B"/>
    <w:rsid w:val="00951F0C"/>
    <w:rsid w:val="00957ED7"/>
    <w:rsid w:val="00971A7E"/>
    <w:rsid w:val="00971FBC"/>
    <w:rsid w:val="00977DD0"/>
    <w:rsid w:val="0099244A"/>
    <w:rsid w:val="009944AE"/>
    <w:rsid w:val="00994588"/>
    <w:rsid w:val="009A7E53"/>
    <w:rsid w:val="009B06BC"/>
    <w:rsid w:val="009C069D"/>
    <w:rsid w:val="009C0C6E"/>
    <w:rsid w:val="009C0D98"/>
    <w:rsid w:val="009C253D"/>
    <w:rsid w:val="00A03B3A"/>
    <w:rsid w:val="00A17A79"/>
    <w:rsid w:val="00A25802"/>
    <w:rsid w:val="00A26584"/>
    <w:rsid w:val="00A40EF4"/>
    <w:rsid w:val="00A4266A"/>
    <w:rsid w:val="00A50C5D"/>
    <w:rsid w:val="00A7153E"/>
    <w:rsid w:val="00A738F3"/>
    <w:rsid w:val="00A97B1D"/>
    <w:rsid w:val="00AB3151"/>
    <w:rsid w:val="00AC01FC"/>
    <w:rsid w:val="00AD2666"/>
    <w:rsid w:val="00B101B9"/>
    <w:rsid w:val="00B14637"/>
    <w:rsid w:val="00B152A9"/>
    <w:rsid w:val="00B2154A"/>
    <w:rsid w:val="00B2262C"/>
    <w:rsid w:val="00B53C8A"/>
    <w:rsid w:val="00B54ACB"/>
    <w:rsid w:val="00B64306"/>
    <w:rsid w:val="00B64529"/>
    <w:rsid w:val="00B75F18"/>
    <w:rsid w:val="00BB4CC6"/>
    <w:rsid w:val="00BB5277"/>
    <w:rsid w:val="00BB60C2"/>
    <w:rsid w:val="00BC48F2"/>
    <w:rsid w:val="00BC4E36"/>
    <w:rsid w:val="00BC5533"/>
    <w:rsid w:val="00BD098F"/>
    <w:rsid w:val="00BD4EBE"/>
    <w:rsid w:val="00BE2875"/>
    <w:rsid w:val="00C14CAC"/>
    <w:rsid w:val="00C2671A"/>
    <w:rsid w:val="00C33540"/>
    <w:rsid w:val="00C36C8C"/>
    <w:rsid w:val="00C4768E"/>
    <w:rsid w:val="00C5268D"/>
    <w:rsid w:val="00C673B2"/>
    <w:rsid w:val="00C71FF4"/>
    <w:rsid w:val="00C73079"/>
    <w:rsid w:val="00C92BC3"/>
    <w:rsid w:val="00CB53BC"/>
    <w:rsid w:val="00CB5F5A"/>
    <w:rsid w:val="00CD1A15"/>
    <w:rsid w:val="00CD6EBA"/>
    <w:rsid w:val="00CE2A35"/>
    <w:rsid w:val="00CE2D85"/>
    <w:rsid w:val="00CE70EB"/>
    <w:rsid w:val="00CF0F99"/>
    <w:rsid w:val="00CF2108"/>
    <w:rsid w:val="00D01B22"/>
    <w:rsid w:val="00D06980"/>
    <w:rsid w:val="00D12012"/>
    <w:rsid w:val="00D1429E"/>
    <w:rsid w:val="00D26CBB"/>
    <w:rsid w:val="00D36616"/>
    <w:rsid w:val="00D54494"/>
    <w:rsid w:val="00D5759A"/>
    <w:rsid w:val="00D6273D"/>
    <w:rsid w:val="00D6337C"/>
    <w:rsid w:val="00D66A04"/>
    <w:rsid w:val="00D66D5F"/>
    <w:rsid w:val="00D72D6E"/>
    <w:rsid w:val="00D84310"/>
    <w:rsid w:val="00D927F6"/>
    <w:rsid w:val="00D92A77"/>
    <w:rsid w:val="00D93615"/>
    <w:rsid w:val="00DA5B57"/>
    <w:rsid w:val="00DA6325"/>
    <w:rsid w:val="00DB2FEC"/>
    <w:rsid w:val="00DB33FB"/>
    <w:rsid w:val="00DC31CE"/>
    <w:rsid w:val="00DE1D84"/>
    <w:rsid w:val="00DE471A"/>
    <w:rsid w:val="00DE610B"/>
    <w:rsid w:val="00DF4B2D"/>
    <w:rsid w:val="00E255DA"/>
    <w:rsid w:val="00E31E21"/>
    <w:rsid w:val="00E324B4"/>
    <w:rsid w:val="00E33DD7"/>
    <w:rsid w:val="00E40848"/>
    <w:rsid w:val="00E5303A"/>
    <w:rsid w:val="00E56961"/>
    <w:rsid w:val="00E76599"/>
    <w:rsid w:val="00E775E5"/>
    <w:rsid w:val="00E816A5"/>
    <w:rsid w:val="00E86931"/>
    <w:rsid w:val="00E9080F"/>
    <w:rsid w:val="00E93ACE"/>
    <w:rsid w:val="00E9568B"/>
    <w:rsid w:val="00EA1363"/>
    <w:rsid w:val="00EB0A7B"/>
    <w:rsid w:val="00EB4B1E"/>
    <w:rsid w:val="00EE2406"/>
    <w:rsid w:val="00EE6789"/>
    <w:rsid w:val="00EF4691"/>
    <w:rsid w:val="00F27A6B"/>
    <w:rsid w:val="00F30EC2"/>
    <w:rsid w:val="00F31600"/>
    <w:rsid w:val="00F4103C"/>
    <w:rsid w:val="00F5647C"/>
    <w:rsid w:val="00F56F49"/>
    <w:rsid w:val="00F75B9A"/>
    <w:rsid w:val="00F77A47"/>
    <w:rsid w:val="00F95B05"/>
    <w:rsid w:val="00FB0D19"/>
    <w:rsid w:val="00FB441C"/>
    <w:rsid w:val="00FB72FA"/>
    <w:rsid w:val="00FC5AD8"/>
    <w:rsid w:val="00FD6EB9"/>
    <w:rsid w:val="00FE3FB7"/>
    <w:rsid w:val="00FE73F7"/>
    <w:rsid w:val="00FF3FDE"/>
    <w:rsid w:val="00FF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A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583AA4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uiPriority w:val="99"/>
    <w:rsid w:val="005B364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92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27F6"/>
    <w:rPr>
      <w:rFonts w:ascii="Tahoma" w:hAnsi="Tahoma" w:cs="Tahoma"/>
      <w:sz w:val="16"/>
      <w:szCs w:val="16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4243EB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6</Pages>
  <Words>1834</Words>
  <Characters>10457</Characters>
  <Application>Microsoft Office Outlook</Application>
  <DocSecurity>0</DocSecurity>
  <Lines>0</Lines>
  <Paragraphs>0</Paragraphs>
  <ScaleCrop>false</ScaleCrop>
  <Company>KOMFIN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Викторовна</dc:creator>
  <cp:keywords/>
  <dc:description/>
  <cp:lastModifiedBy>Admin</cp:lastModifiedBy>
  <cp:revision>44</cp:revision>
  <cp:lastPrinted>2015-12-25T08:48:00Z</cp:lastPrinted>
  <dcterms:created xsi:type="dcterms:W3CDTF">2012-10-28T09:19:00Z</dcterms:created>
  <dcterms:modified xsi:type="dcterms:W3CDTF">2015-12-25T08:49:00Z</dcterms:modified>
</cp:coreProperties>
</file>